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64E8C" w14:textId="77777777" w:rsidR="00E80064" w:rsidRDefault="00E80064" w:rsidP="00E8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MARCUL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d.ca.1415)</w:t>
      </w:r>
    </w:p>
    <w:p w14:paraId="187FF880" w14:textId="77777777" w:rsidR="00E80064" w:rsidRDefault="00E80064" w:rsidP="00E80064">
      <w:pPr>
        <w:pStyle w:val="NoSpacing"/>
        <w:rPr>
          <w:rFonts w:cs="Times New Roman"/>
          <w:szCs w:val="24"/>
        </w:rPr>
      </w:pPr>
    </w:p>
    <w:p w14:paraId="006CFD5A" w14:textId="77777777" w:rsidR="00E80064" w:rsidRDefault="00E80064" w:rsidP="00E80064">
      <w:pPr>
        <w:pStyle w:val="NoSpacing"/>
        <w:rPr>
          <w:rFonts w:cs="Times New Roman"/>
          <w:szCs w:val="24"/>
        </w:rPr>
      </w:pPr>
    </w:p>
    <w:p w14:paraId="7040232C" w14:textId="77777777" w:rsidR="00E80064" w:rsidRDefault="00E80064" w:rsidP="00E8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Agnes(q.v.).</w:t>
      </w:r>
    </w:p>
    <w:p w14:paraId="67923D64" w14:textId="77777777" w:rsidR="00E80064" w:rsidRDefault="00E80064" w:rsidP="00E8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F862DD">
          <w:rPr>
            <w:rStyle w:val="Hyperlink"/>
            <w:rFonts w:cs="Times New Roman"/>
            <w:szCs w:val="24"/>
          </w:rPr>
          <w:t>https://waalt.uh.edu/index.php/CP40/618:_K-Z</w:t>
        </w:r>
      </w:hyperlink>
      <w:r>
        <w:rPr>
          <w:rFonts w:cs="Times New Roman"/>
          <w:szCs w:val="24"/>
        </w:rPr>
        <w:t xml:space="preserve"> )</w:t>
      </w:r>
    </w:p>
    <w:p w14:paraId="704A1066" w14:textId="77777777" w:rsidR="00E80064" w:rsidRDefault="00E80064" w:rsidP="00E80064">
      <w:pPr>
        <w:pStyle w:val="NoSpacing"/>
        <w:rPr>
          <w:rFonts w:cs="Times New Roman"/>
          <w:szCs w:val="24"/>
        </w:rPr>
      </w:pPr>
    </w:p>
    <w:p w14:paraId="6464088C" w14:textId="77777777" w:rsidR="00E80064" w:rsidRDefault="00E80064" w:rsidP="00E80064">
      <w:pPr>
        <w:pStyle w:val="NoSpacing"/>
        <w:rPr>
          <w:rFonts w:cs="Times New Roman"/>
          <w:szCs w:val="24"/>
        </w:rPr>
      </w:pPr>
    </w:p>
    <w:p w14:paraId="6CA8C77C" w14:textId="77777777" w:rsidR="00E80064" w:rsidRDefault="00E80064" w:rsidP="00E8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>He died in or before this time.  (ibid.)</w:t>
      </w:r>
    </w:p>
    <w:p w14:paraId="21F9DE14" w14:textId="77777777" w:rsidR="00E80064" w:rsidRDefault="00E80064" w:rsidP="00E80064">
      <w:pPr>
        <w:pStyle w:val="NoSpacing"/>
        <w:rPr>
          <w:rFonts w:cs="Times New Roman"/>
          <w:szCs w:val="24"/>
        </w:rPr>
      </w:pPr>
    </w:p>
    <w:p w14:paraId="09C96CD3" w14:textId="77777777" w:rsidR="00E80064" w:rsidRDefault="00E80064" w:rsidP="00E80064">
      <w:pPr>
        <w:pStyle w:val="NoSpacing"/>
        <w:rPr>
          <w:rFonts w:cs="Times New Roman"/>
          <w:szCs w:val="24"/>
        </w:rPr>
      </w:pPr>
    </w:p>
    <w:p w14:paraId="0F60A00A" w14:textId="77777777" w:rsidR="00E80064" w:rsidRDefault="00E80064" w:rsidP="00E8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Executrix:   Agnes.   (ibid.)</w:t>
      </w:r>
    </w:p>
    <w:p w14:paraId="08E85AC1" w14:textId="77777777" w:rsidR="00E80064" w:rsidRDefault="00E80064" w:rsidP="00E80064">
      <w:pPr>
        <w:pStyle w:val="NoSpacing"/>
        <w:rPr>
          <w:rFonts w:cs="Times New Roman"/>
          <w:szCs w:val="24"/>
        </w:rPr>
      </w:pPr>
    </w:p>
    <w:p w14:paraId="54EE5DA7" w14:textId="77777777" w:rsidR="00E80064" w:rsidRDefault="00E80064" w:rsidP="00E80064">
      <w:pPr>
        <w:pStyle w:val="NoSpacing"/>
        <w:rPr>
          <w:rFonts w:cs="Times New Roman"/>
          <w:szCs w:val="24"/>
        </w:rPr>
      </w:pPr>
    </w:p>
    <w:p w14:paraId="578BAAB4" w14:textId="77777777" w:rsidR="00E80064" w:rsidRDefault="00E80064" w:rsidP="00E8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p w14:paraId="749501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DD189" w14:textId="77777777" w:rsidR="00E80064" w:rsidRDefault="00E80064" w:rsidP="009139A6">
      <w:r>
        <w:separator/>
      </w:r>
    </w:p>
  </w:endnote>
  <w:endnote w:type="continuationSeparator" w:id="0">
    <w:p w14:paraId="3504BE26" w14:textId="77777777" w:rsidR="00E80064" w:rsidRDefault="00E800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43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11D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B72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1345E" w14:textId="77777777" w:rsidR="00E80064" w:rsidRDefault="00E80064" w:rsidP="009139A6">
      <w:r>
        <w:separator/>
      </w:r>
    </w:p>
  </w:footnote>
  <w:footnote w:type="continuationSeparator" w:id="0">
    <w:p w14:paraId="16E80656" w14:textId="77777777" w:rsidR="00E80064" w:rsidRDefault="00E800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A8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10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24C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06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8006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76FAA"/>
  <w15:chartTrackingRefBased/>
  <w15:docId w15:val="{BE2AE03F-6A1B-4A05-9B7A-A46878C5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800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2024-04-01T11:46:00Z</dcterms:created>
  <dcterms:modified xsi:type="dcterms:W3CDTF">2024-04-01T11:47:00Z</dcterms:modified>
</cp:coreProperties>
</file>